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41CF" w14:textId="7619C001" w:rsidR="00BA00AB" w:rsidRDefault="00BF6F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MORTON</w:t>
      </w:r>
      <w:r>
        <w:rPr>
          <w:rFonts w:cs="Times New Roman"/>
          <w:szCs w:val="24"/>
        </w:rPr>
        <w:t xml:space="preserve">      (d.ca.1425)</w:t>
      </w:r>
    </w:p>
    <w:p w14:paraId="5E5D07AB" w14:textId="04CBBC83" w:rsidR="00BF6FA8" w:rsidRDefault="00BF6F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365F61A1" w14:textId="77777777" w:rsidR="00BF6FA8" w:rsidRDefault="00BF6FA8" w:rsidP="009139A6">
      <w:pPr>
        <w:pStyle w:val="NoSpacing"/>
        <w:rPr>
          <w:rFonts w:cs="Times New Roman"/>
          <w:szCs w:val="24"/>
        </w:rPr>
      </w:pPr>
    </w:p>
    <w:p w14:paraId="6F60C078" w14:textId="77777777" w:rsidR="00BF6FA8" w:rsidRDefault="00BF6FA8" w:rsidP="009139A6">
      <w:pPr>
        <w:pStyle w:val="NoSpacing"/>
        <w:rPr>
          <w:rFonts w:cs="Times New Roman"/>
          <w:szCs w:val="24"/>
        </w:rPr>
      </w:pPr>
    </w:p>
    <w:p w14:paraId="2DDB84A6" w14:textId="21AC0D68" w:rsidR="00BF6FA8" w:rsidRDefault="00BF6F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Jan.1425</w:t>
      </w:r>
      <w:r>
        <w:rPr>
          <w:rFonts w:cs="Times New Roman"/>
          <w:szCs w:val="24"/>
        </w:rPr>
        <w:tab/>
        <w:t>Writ of diem clausit extremum to the Escheator of Surrey.</w:t>
      </w:r>
    </w:p>
    <w:p w14:paraId="512D00C6" w14:textId="33C47B06" w:rsidR="00BF6FA8" w:rsidRDefault="00BF6FA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p.82)</w:t>
      </w:r>
    </w:p>
    <w:p w14:paraId="6F89680D" w14:textId="77777777" w:rsidR="00BF6FA8" w:rsidRDefault="00BF6FA8" w:rsidP="009139A6">
      <w:pPr>
        <w:pStyle w:val="NoSpacing"/>
        <w:rPr>
          <w:rFonts w:cs="Times New Roman"/>
          <w:szCs w:val="24"/>
        </w:rPr>
      </w:pPr>
    </w:p>
    <w:p w14:paraId="41802716" w14:textId="77777777" w:rsidR="00BF6FA8" w:rsidRDefault="00BF6FA8" w:rsidP="009139A6">
      <w:pPr>
        <w:pStyle w:val="NoSpacing"/>
        <w:rPr>
          <w:rFonts w:cs="Times New Roman"/>
          <w:szCs w:val="24"/>
        </w:rPr>
      </w:pPr>
    </w:p>
    <w:p w14:paraId="7A535D24" w14:textId="7D14472E" w:rsidR="00BF6FA8" w:rsidRPr="00BF6FA8" w:rsidRDefault="005721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2024</w:t>
      </w:r>
    </w:p>
    <w:sectPr w:rsidR="00BF6FA8" w:rsidRPr="00BF6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7EE5" w14:textId="77777777" w:rsidR="00BF6FA8" w:rsidRDefault="00BF6FA8" w:rsidP="009139A6">
      <w:r>
        <w:separator/>
      </w:r>
    </w:p>
  </w:endnote>
  <w:endnote w:type="continuationSeparator" w:id="0">
    <w:p w14:paraId="285BB1B6" w14:textId="77777777" w:rsidR="00BF6FA8" w:rsidRDefault="00BF6F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BE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FF9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2A0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6FAFB" w14:textId="77777777" w:rsidR="00BF6FA8" w:rsidRDefault="00BF6FA8" w:rsidP="009139A6">
      <w:r>
        <w:separator/>
      </w:r>
    </w:p>
  </w:footnote>
  <w:footnote w:type="continuationSeparator" w:id="0">
    <w:p w14:paraId="71E6379F" w14:textId="77777777" w:rsidR="00BF6FA8" w:rsidRDefault="00BF6F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E0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B6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30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FA8"/>
    <w:rsid w:val="000666E0"/>
    <w:rsid w:val="002510B7"/>
    <w:rsid w:val="00572190"/>
    <w:rsid w:val="005C130B"/>
    <w:rsid w:val="00826F5C"/>
    <w:rsid w:val="009139A6"/>
    <w:rsid w:val="009448BB"/>
    <w:rsid w:val="00947624"/>
    <w:rsid w:val="00A3176C"/>
    <w:rsid w:val="00AE65F8"/>
    <w:rsid w:val="00BA00AB"/>
    <w:rsid w:val="00BF6FA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4DF00"/>
  <w15:chartTrackingRefBased/>
  <w15:docId w15:val="{B8361C3B-7400-4A08-AD61-6355C822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2024-01-14T19:27:00Z</dcterms:created>
  <dcterms:modified xsi:type="dcterms:W3CDTF">2024-01-14T19:54:00Z</dcterms:modified>
</cp:coreProperties>
</file>